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AF2E7" w14:textId="77777777" w:rsidR="00677D9B" w:rsidRDefault="00677D9B" w:rsidP="00677D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WYKES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42A561FB" w14:textId="77777777" w:rsidR="00677D9B" w:rsidRDefault="00677D9B" w:rsidP="00677D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Wressle</w:t>
      </w:r>
      <w:proofErr w:type="spellEnd"/>
      <w:r>
        <w:rPr>
          <w:rFonts w:ascii="Times New Roman" w:hAnsi="Times New Roman" w:cs="Times New Roman"/>
          <w:sz w:val="24"/>
          <w:szCs w:val="24"/>
        </w:rPr>
        <w:t>, East Riding of Yorkshire. Yeoman.</w:t>
      </w:r>
    </w:p>
    <w:p w14:paraId="5DACC0C2" w14:textId="77777777" w:rsidR="00677D9B" w:rsidRDefault="00677D9B" w:rsidP="00677D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6BC5DE" w14:textId="77777777" w:rsidR="00677D9B" w:rsidRDefault="00677D9B" w:rsidP="00677D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92A500" w14:textId="77777777" w:rsidR="00677D9B" w:rsidRDefault="00677D9B" w:rsidP="00677D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Neuton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York(q.v.) brought a plaint of debt against him.</w:t>
      </w:r>
    </w:p>
    <w:p w14:paraId="70D0B22F" w14:textId="77777777" w:rsidR="00677D9B" w:rsidRDefault="00677D9B" w:rsidP="00677D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150B654" w14:textId="77777777" w:rsidR="00677D9B" w:rsidRDefault="00677D9B" w:rsidP="00677D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6F74BA" w14:textId="77777777" w:rsidR="00677D9B" w:rsidRDefault="00677D9B" w:rsidP="00677D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DDF6F6" w14:textId="77777777" w:rsidR="00677D9B" w:rsidRDefault="00677D9B" w:rsidP="00677D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April 2022</w:t>
      </w:r>
    </w:p>
    <w:p w14:paraId="6158017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9DCB8" w14:textId="77777777" w:rsidR="00677D9B" w:rsidRDefault="00677D9B" w:rsidP="009139A6">
      <w:r>
        <w:separator/>
      </w:r>
    </w:p>
  </w:endnote>
  <w:endnote w:type="continuationSeparator" w:id="0">
    <w:p w14:paraId="5685026B" w14:textId="77777777" w:rsidR="00677D9B" w:rsidRDefault="00677D9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5349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ED6B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2304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D9DBC" w14:textId="77777777" w:rsidR="00677D9B" w:rsidRDefault="00677D9B" w:rsidP="009139A6">
      <w:r>
        <w:separator/>
      </w:r>
    </w:p>
  </w:footnote>
  <w:footnote w:type="continuationSeparator" w:id="0">
    <w:p w14:paraId="21CE6C75" w14:textId="77777777" w:rsidR="00677D9B" w:rsidRDefault="00677D9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E66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FE6E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4D24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D9B"/>
    <w:rsid w:val="000666E0"/>
    <w:rsid w:val="002510B7"/>
    <w:rsid w:val="005C130B"/>
    <w:rsid w:val="00677D9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A4594"/>
  <w15:chartTrackingRefBased/>
  <w15:docId w15:val="{28E0D9DF-14C2-4DC0-A3D5-7922A922B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77D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2022-06-30T10:59:00Z</dcterms:created>
  <dcterms:modified xsi:type="dcterms:W3CDTF">2022-06-30T11:00:00Z</dcterms:modified>
</cp:coreProperties>
</file>